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66303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8637B" w:rsidRPr="00B8637B">
        <w:rPr>
          <w:rFonts w:ascii="Arial" w:hAnsi="Arial" w:cs="Arial"/>
          <w:b/>
          <w:sz w:val="21"/>
          <w:szCs w:val="21"/>
          <w:shd w:val="clear" w:color="auto" w:fill="FFFFFF"/>
        </w:rPr>
        <w:t>г. Лениногорск, ул. Куйбышева, д. 30</w:t>
      </w:r>
    </w:p>
    <w:p w:rsidR="006B45E9" w:rsidRDefault="006B45E9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D1812" w:rsidRDefault="0010435B" w:rsidP="00DD181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A4FAB" w:rsidRPr="006A4FA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B8637B" w:rsidRPr="00B8637B">
        <w:rPr>
          <w:b/>
          <w:sz w:val="24"/>
        </w:rPr>
        <w:t>198 800,00</w:t>
      </w:r>
      <w:r w:rsidR="00B8637B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5B1779" w:rsidRPr="005B1779">
        <w:rPr>
          <w:sz w:val="24"/>
        </w:rPr>
        <w:t xml:space="preserve">Ремонт внутридомовой </w:t>
      </w:r>
      <w:proofErr w:type="spellStart"/>
      <w:r w:rsidR="005B1779" w:rsidRPr="005B1779">
        <w:rPr>
          <w:sz w:val="24"/>
        </w:rPr>
        <w:t>инж</w:t>
      </w:r>
      <w:proofErr w:type="spellEnd"/>
      <w:r w:rsidR="005B1779" w:rsidRPr="005B1779">
        <w:rPr>
          <w:sz w:val="24"/>
        </w:rPr>
        <w:t xml:space="preserve">. системы </w:t>
      </w:r>
      <w:r w:rsidR="00B8637B" w:rsidRPr="00B8637B">
        <w:rPr>
          <w:sz w:val="24"/>
        </w:rPr>
        <w:t>теплоснабжения</w:t>
      </w:r>
      <w:r w:rsidR="00B8637B">
        <w:rPr>
          <w:sz w:val="24"/>
        </w:rPr>
        <w:t xml:space="preserve"> </w:t>
      </w:r>
      <w:r w:rsidR="005B1779">
        <w:rPr>
          <w:sz w:val="24"/>
        </w:rPr>
        <w:t xml:space="preserve">не </w:t>
      </w:r>
      <w:r w:rsidR="00F66650" w:rsidRPr="00F66650">
        <w:rPr>
          <w:sz w:val="24"/>
        </w:rPr>
        <w:t>более</w:t>
      </w:r>
      <w:r w:rsidR="00F66650" w:rsidRPr="00F66650">
        <w:rPr>
          <w:b/>
          <w:sz w:val="24"/>
        </w:rPr>
        <w:t xml:space="preserve"> </w:t>
      </w:r>
      <w:r w:rsidR="00B8637B" w:rsidRPr="00B8637B">
        <w:rPr>
          <w:b/>
          <w:sz w:val="24"/>
        </w:rPr>
        <w:t>680 711,95</w:t>
      </w:r>
      <w:r w:rsidR="00B8637B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5C0AD3">
        <w:rPr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8637B" w:rsidRPr="00B8637B">
        <w:rPr>
          <w:b/>
          <w:bCs/>
          <w:color w:val="000000"/>
          <w:kern w:val="3"/>
          <w:sz w:val="24"/>
          <w:szCs w:val="24"/>
          <w:lang w:eastAsia="zh-CN" w:bidi="hi-IN"/>
        </w:rPr>
        <w:t>195 000,00</w:t>
      </w:r>
      <w:r w:rsidR="00DD18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8637B" w:rsidRPr="00B8637B">
        <w:rPr>
          <w:b/>
          <w:bCs/>
          <w:color w:val="000000"/>
          <w:kern w:val="3"/>
          <w:sz w:val="24"/>
          <w:szCs w:val="24"/>
          <w:lang w:eastAsia="zh-CN" w:bidi="hi-IN"/>
        </w:rPr>
        <w:t>13 192,70</w:t>
      </w:r>
      <w:r w:rsidR="00B863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B8637B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A4FAB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A059-BC4D-4A9E-B48B-AB379426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38</TotalTime>
  <Pages>1</Pages>
  <Words>313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24</cp:revision>
  <cp:lastPrinted>2023-02-01T06:27:00Z</cp:lastPrinted>
  <dcterms:created xsi:type="dcterms:W3CDTF">2024-06-18T11:16:00Z</dcterms:created>
  <dcterms:modified xsi:type="dcterms:W3CDTF">2024-07-01T11:51:00Z</dcterms:modified>
</cp:coreProperties>
</file>